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73F" w:rsidRPr="0070737C" w:rsidRDefault="00BB673F" w:rsidP="00E1650D">
      <w:pPr>
        <w:spacing w:line="228" w:lineRule="auto"/>
        <w:jc w:val="center"/>
        <w:rPr>
          <w:b/>
          <w:bCs/>
          <w:sz w:val="28"/>
          <w:szCs w:val="28"/>
        </w:rPr>
      </w:pPr>
      <w:r w:rsidRPr="0070737C">
        <w:rPr>
          <w:b/>
          <w:bCs/>
          <w:sz w:val="28"/>
          <w:szCs w:val="28"/>
        </w:rPr>
        <w:t>Перечень поставщиков сельскохозяйственной продукции, сырья и продовольствия</w:t>
      </w:r>
    </w:p>
    <w:p w:rsidR="00BB673F" w:rsidRDefault="00BB673F" w:rsidP="00E1650D">
      <w:pPr>
        <w:spacing w:line="228" w:lineRule="auto"/>
        <w:jc w:val="both"/>
        <w:rPr>
          <w:sz w:val="28"/>
          <w:szCs w:val="28"/>
        </w:rPr>
      </w:pPr>
    </w:p>
    <w:p w:rsidR="00BB673F" w:rsidRDefault="00BB673F" w:rsidP="00E1650D">
      <w:pPr>
        <w:spacing w:line="228" w:lineRule="auto"/>
        <w:jc w:val="both"/>
        <w:rPr>
          <w:sz w:val="28"/>
          <w:szCs w:val="28"/>
        </w:rPr>
      </w:pPr>
    </w:p>
    <w:tbl>
      <w:tblPr>
        <w:tblW w:w="152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603"/>
        <w:gridCol w:w="1985"/>
        <w:gridCol w:w="2215"/>
        <w:gridCol w:w="1843"/>
        <w:gridCol w:w="1701"/>
        <w:gridCol w:w="1417"/>
        <w:gridCol w:w="1517"/>
        <w:gridCol w:w="1560"/>
        <w:gridCol w:w="1433"/>
      </w:tblGrid>
      <w:tr w:rsidR="00BB673F" w:rsidRPr="00DC57CE">
        <w:trPr>
          <w:trHeight w:val="742"/>
          <w:jc w:val="center"/>
        </w:trPr>
        <w:tc>
          <w:tcPr>
            <w:tcW w:w="1603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Название компании</w:t>
            </w:r>
          </w:p>
        </w:tc>
        <w:tc>
          <w:tcPr>
            <w:tcW w:w="1985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Предлагаемая продукция</w:t>
            </w:r>
          </w:p>
        </w:tc>
        <w:tc>
          <w:tcPr>
            <w:tcW w:w="2215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Возможные объемы поставок на российский рынок</w:t>
            </w:r>
          </w:p>
        </w:tc>
        <w:tc>
          <w:tcPr>
            <w:tcW w:w="1843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Контактное лицо</w:t>
            </w:r>
          </w:p>
        </w:tc>
        <w:tc>
          <w:tcPr>
            <w:tcW w:w="1701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Электронная почта</w:t>
            </w:r>
          </w:p>
        </w:tc>
        <w:tc>
          <w:tcPr>
            <w:tcW w:w="1417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Телефон</w:t>
            </w:r>
          </w:p>
        </w:tc>
        <w:tc>
          <w:tcPr>
            <w:tcW w:w="1517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Факс</w:t>
            </w:r>
          </w:p>
        </w:tc>
        <w:tc>
          <w:tcPr>
            <w:tcW w:w="1560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Почтовый адрес</w:t>
            </w:r>
          </w:p>
        </w:tc>
        <w:tc>
          <w:tcPr>
            <w:tcW w:w="1433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DC57CE">
              <w:rPr>
                <w:color w:val="000000"/>
                <w:sz w:val="28"/>
                <w:szCs w:val="28"/>
              </w:rPr>
              <w:t>Интернет сайт</w:t>
            </w:r>
          </w:p>
        </w:tc>
      </w:tr>
      <w:tr w:rsidR="00BB673F" w:rsidRPr="00DC57CE">
        <w:trPr>
          <w:trHeight w:val="742"/>
          <w:jc w:val="center"/>
        </w:trPr>
        <w:tc>
          <w:tcPr>
            <w:tcW w:w="1603" w:type="dxa"/>
            <w:shd w:val="solid" w:color="FFFFFF" w:fill="auto"/>
          </w:tcPr>
          <w:p w:rsidR="00BB673F" w:rsidRPr="00DC57CE" w:rsidRDefault="00BB673F" w:rsidP="004D561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1. </w:t>
            </w:r>
            <w:r w:rsidRPr="00E1650D">
              <w:rPr>
                <w:color w:val="000000"/>
                <w:sz w:val="28"/>
                <w:szCs w:val="28"/>
              </w:rPr>
              <w:t>ТОО «Капитал натур продукт»</w:t>
            </w:r>
          </w:p>
        </w:tc>
        <w:tc>
          <w:tcPr>
            <w:tcW w:w="1985" w:type="dxa"/>
            <w:shd w:val="solid" w:color="FFFFFF" w:fill="auto"/>
          </w:tcPr>
          <w:p w:rsidR="00BB673F" w:rsidRDefault="00BB673F" w:rsidP="004813D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Производство молочной продукции – </w:t>
            </w:r>
          </w:p>
          <w:p w:rsidR="00BB673F" w:rsidRDefault="00BB673F" w:rsidP="004813D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-Творог натуральный;</w:t>
            </w:r>
          </w:p>
          <w:p w:rsidR="00BB673F" w:rsidRDefault="00BB673F" w:rsidP="004813D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Сметана классическая;</w:t>
            </w:r>
          </w:p>
          <w:p w:rsidR="00BB673F" w:rsidRDefault="00BB673F" w:rsidP="004813D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Айран/кефир казахстанский;</w:t>
            </w:r>
          </w:p>
          <w:p w:rsidR="00BB673F" w:rsidRPr="00037D45" w:rsidRDefault="00BB673F" w:rsidP="004813D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Молоко традиционное.</w:t>
            </w:r>
          </w:p>
        </w:tc>
        <w:tc>
          <w:tcPr>
            <w:tcW w:w="2215" w:type="dxa"/>
            <w:shd w:val="solid" w:color="FFFFFF" w:fill="auto"/>
          </w:tcPr>
          <w:p w:rsidR="00BB673F" w:rsidRPr="00DC57CE" w:rsidRDefault="00BB673F" w:rsidP="004D56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согласованию с заказчиком</w:t>
            </w:r>
          </w:p>
        </w:tc>
        <w:tc>
          <w:tcPr>
            <w:tcW w:w="1843" w:type="dxa"/>
            <w:shd w:val="solid" w:color="FFFFFF" w:fill="auto"/>
          </w:tcPr>
          <w:p w:rsidR="00BB673F" w:rsidRPr="00DC57CE" w:rsidRDefault="00BB673F" w:rsidP="004D561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по продажам Тонкова Дарья</w:t>
            </w:r>
          </w:p>
        </w:tc>
        <w:tc>
          <w:tcPr>
            <w:tcW w:w="1701" w:type="dxa"/>
            <w:shd w:val="solid" w:color="FFFFFF" w:fill="auto"/>
          </w:tcPr>
          <w:p w:rsidR="00BB673F" w:rsidRPr="00E1650D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hyperlink r:id="rId7" w:history="1">
              <w:r w:rsidRPr="007E1852">
                <w:rPr>
                  <w:rStyle w:val="Hyperlink"/>
                  <w:sz w:val="28"/>
                  <w:szCs w:val="28"/>
                  <w:lang w:val="en-US"/>
                </w:rPr>
                <w:t>kapitalprodukt@mail.ru</w:t>
              </w:r>
            </w:hyperlink>
          </w:p>
        </w:tc>
        <w:tc>
          <w:tcPr>
            <w:tcW w:w="1417" w:type="dxa"/>
            <w:shd w:val="solid" w:color="FFFFFF" w:fill="auto"/>
          </w:tcPr>
          <w:p w:rsidR="00BB673F" w:rsidRPr="00E1650D" w:rsidRDefault="00BB673F" w:rsidP="00B3746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моб.:+77710004788</w:t>
            </w:r>
          </w:p>
        </w:tc>
        <w:tc>
          <w:tcPr>
            <w:tcW w:w="1517" w:type="dxa"/>
            <w:shd w:val="solid" w:color="FFFFFF" w:fill="auto"/>
          </w:tcPr>
          <w:p w:rsidR="00BB673F" w:rsidRPr="00DC57CE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+7(71644)23239</w:t>
            </w:r>
          </w:p>
        </w:tc>
        <w:tc>
          <w:tcPr>
            <w:tcW w:w="1560" w:type="dxa"/>
            <w:shd w:val="solid" w:color="FFFFFF" w:fill="auto"/>
          </w:tcPr>
          <w:p w:rsidR="00BB673F" w:rsidRPr="00E1650D" w:rsidRDefault="00BB673F" w:rsidP="00E1650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1650D">
              <w:rPr>
                <w:color w:val="000000"/>
                <w:sz w:val="28"/>
                <w:szCs w:val="28"/>
              </w:rPr>
              <w:t>Республика Кзахстан</w:t>
            </w:r>
            <w:r>
              <w:rPr>
                <w:color w:val="000000"/>
                <w:sz w:val="28"/>
                <w:szCs w:val="28"/>
              </w:rPr>
              <w:t>,</w:t>
            </w:r>
            <w:r w:rsidRPr="00E1650D">
              <w:rPr>
                <w:color w:val="000000"/>
                <w:sz w:val="28"/>
                <w:szCs w:val="28"/>
              </w:rPr>
              <w:t xml:space="preserve"> Акмолинская область,</w:t>
            </w:r>
          </w:p>
          <w:p w:rsidR="00BB673F" w:rsidRPr="00E1650D" w:rsidRDefault="00BB673F" w:rsidP="00E1650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1650D">
              <w:rPr>
                <w:color w:val="000000"/>
                <w:sz w:val="28"/>
                <w:szCs w:val="28"/>
              </w:rPr>
              <w:t>Аршалынский район,</w:t>
            </w:r>
          </w:p>
          <w:p w:rsidR="00BB673F" w:rsidRPr="00DC57CE" w:rsidRDefault="00BB673F" w:rsidP="00037D4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1650D">
              <w:rPr>
                <w:color w:val="000000"/>
                <w:sz w:val="28"/>
                <w:szCs w:val="28"/>
              </w:rPr>
              <w:t>Ауыл Жибек Жолы</w:t>
            </w:r>
            <w:r>
              <w:rPr>
                <w:color w:val="000000"/>
                <w:sz w:val="28"/>
                <w:szCs w:val="28"/>
              </w:rPr>
              <w:t>, ул. Желтоксан, стр. 5/1</w:t>
            </w:r>
          </w:p>
        </w:tc>
        <w:tc>
          <w:tcPr>
            <w:tcW w:w="1433" w:type="dxa"/>
            <w:shd w:val="solid" w:color="FFFFFF" w:fill="auto"/>
          </w:tcPr>
          <w:p w:rsidR="00BB673F" w:rsidRPr="00037D45" w:rsidRDefault="00BB673F" w:rsidP="007E18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lang w:val="en-US"/>
              </w:rPr>
            </w:pPr>
            <w:hyperlink r:id="rId8" w:history="1">
              <w:r w:rsidRPr="007E1852">
                <w:rPr>
                  <w:rStyle w:val="Hyperlink"/>
                  <w:sz w:val="28"/>
                  <w:szCs w:val="28"/>
                  <w:lang w:val="en-US"/>
                </w:rPr>
                <w:t>www.naturprodukt.kz</w:t>
              </w:r>
            </w:hyperlink>
          </w:p>
        </w:tc>
      </w:tr>
    </w:tbl>
    <w:p w:rsidR="00BB673F" w:rsidRPr="00F41923" w:rsidRDefault="00BB673F" w:rsidP="00E1650D">
      <w:pPr>
        <w:spacing w:line="228" w:lineRule="auto"/>
        <w:jc w:val="both"/>
        <w:rPr>
          <w:sz w:val="28"/>
          <w:szCs w:val="28"/>
        </w:rPr>
      </w:pPr>
    </w:p>
    <w:p w:rsidR="00BB673F" w:rsidRPr="009A47A3" w:rsidRDefault="00BB673F" w:rsidP="008E2B26">
      <w:pPr>
        <w:spacing w:line="228" w:lineRule="auto"/>
        <w:jc w:val="center"/>
        <w:rPr>
          <w:b/>
          <w:bCs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  <w:r w:rsidRPr="009A47A3">
        <w:rPr>
          <w:b/>
          <w:bCs/>
          <w:sz w:val="28"/>
          <w:szCs w:val="28"/>
          <w:lang w:eastAsia="en-US"/>
        </w:rPr>
        <w:t>Список производителей</w:t>
      </w:r>
    </w:p>
    <w:p w:rsidR="00BB673F" w:rsidRPr="009A47A3" w:rsidRDefault="00BB673F" w:rsidP="009A47A3">
      <w:pPr>
        <w:ind w:firstLine="709"/>
        <w:jc w:val="center"/>
        <w:rPr>
          <w:b/>
          <w:bCs/>
          <w:sz w:val="28"/>
          <w:szCs w:val="28"/>
          <w:lang w:eastAsia="en-US"/>
        </w:rPr>
      </w:pPr>
      <w:r w:rsidRPr="009A47A3">
        <w:rPr>
          <w:b/>
          <w:bCs/>
          <w:sz w:val="28"/>
          <w:szCs w:val="28"/>
          <w:lang w:eastAsia="en-US"/>
        </w:rPr>
        <w:t>и переработчиков сельскохозяйственной продукции</w:t>
      </w:r>
    </w:p>
    <w:p w:rsidR="00BB673F" w:rsidRPr="009A47A3" w:rsidRDefault="00BB673F" w:rsidP="009A47A3">
      <w:pPr>
        <w:ind w:firstLine="709"/>
        <w:jc w:val="center"/>
        <w:rPr>
          <w:b/>
          <w:bCs/>
          <w:sz w:val="28"/>
          <w:szCs w:val="28"/>
          <w:lang w:eastAsia="en-US"/>
        </w:rPr>
      </w:pPr>
    </w:p>
    <w:tbl>
      <w:tblPr>
        <w:tblW w:w="152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5"/>
        <w:gridCol w:w="2696"/>
        <w:gridCol w:w="2216"/>
        <w:gridCol w:w="4179"/>
        <w:gridCol w:w="3071"/>
        <w:gridCol w:w="2531"/>
      </w:tblGrid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Наименование предприятия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Ф.И.О первого руководителя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Контактные данные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Выпускаемая продукция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Планируемый объем поставок за 1 календарный месяц, тонн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«Егин»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Дудко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Андрей Владимирович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ул. Я. Гашека 27, Петропавловск,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(777) 655-11-63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52-01-15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Выращивание зерновых культур, производство муки и макаронных изделий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200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«Казмяспродукт»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Ильясов Серик Ескендирович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 ул. Ауэзова 280,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54-02-01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33- 59-09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производство колбасных изделий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«Визави компани»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Сайдашева Лейла Равильевна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РК, Петропавловск, ул. Жамбыла, 235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Телефон: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+7(7152) 425152,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39-97-98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кондитерские изделия и восточные мучные сладости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5-50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«Молпродукт»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Суйлеменова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Роза Абдыголымовна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Петропавловск,ул. универсальная, 1А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422689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+7 (7152) 502458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молоко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500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«Петропавловский мясомбинат»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Искаков Аслан Ризабекович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Петропавловск,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ул. Медведева 41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8-701-2175550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8(7152) 310476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мясо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ИП Ахметова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Ахметова Елена Петровна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проезд Индустриальная 6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8-701-609-49-20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мясо свинины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КХ Возвышенское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Фиксель Иван Антонович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СКО, район М. Жумабаева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8-777-3262016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8-777-5365160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мясо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АО «Султан ММК»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Идрис Картал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ул. Труда 1, т/ф. 87152-46-82-80, 46-82-89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макароны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ИП Шаров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Шаров Виктор Николаевич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Петропавловск,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ул. Медведева 41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8-7152 -310511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8-705-6539966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колбасные изделия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«СБИ Агро»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Утегенов Берик Рахимович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Потимко Игорь Иванович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Петропавловск,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ул. Медведева 41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8-7152-310556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мясо и колбасные изделия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«Фрегат»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Капезов Аскар Еркинович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Петропавловск, Ауезова 267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 8-7152- 540305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87011909205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мясо и колбасные изделия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«Молочный союз»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Кулякин Александр Константинович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Петропавловск, Ахременко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87152335575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молоко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250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«Масло дел Петропавловск»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Михайлова Тамара Николаевна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 xml:space="preserve">Петропавловск Ауезова 266, 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8-7152-540499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молочная продукция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ИП Пальчик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Пальчик Василии Трофимович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СКО, район М. Жумабаева</w:t>
            </w:r>
          </w:p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8-715-31-22768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both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молочной продукций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BB673F" w:rsidRPr="009A47A3">
        <w:tc>
          <w:tcPr>
            <w:tcW w:w="565" w:type="dxa"/>
          </w:tcPr>
          <w:p w:rsidR="00BB673F" w:rsidRPr="009A47A3" w:rsidRDefault="00BB673F" w:rsidP="009A47A3">
            <w:pPr>
              <w:numPr>
                <w:ilvl w:val="0"/>
                <w:numId w:val="3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</w:tcPr>
          <w:p w:rsidR="00BB673F" w:rsidRPr="009A47A3" w:rsidRDefault="00BB673F" w:rsidP="009A47A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A47A3">
              <w:rPr>
                <w:b/>
                <w:bCs/>
                <w:sz w:val="28"/>
                <w:szCs w:val="28"/>
                <w:lang w:eastAsia="en-US"/>
              </w:rPr>
              <w:t>ТОО «Фирма Алекри»</w:t>
            </w:r>
          </w:p>
        </w:tc>
        <w:tc>
          <w:tcPr>
            <w:tcW w:w="2216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val="kk-KZ" w:eastAsia="en-US"/>
              </w:rPr>
            </w:pPr>
            <w:r w:rsidRPr="009A47A3">
              <w:rPr>
                <w:sz w:val="28"/>
                <w:szCs w:val="28"/>
                <w:lang w:val="kk-KZ" w:eastAsia="en-US"/>
              </w:rPr>
              <w:t>Прядко Александр Федорович</w:t>
            </w:r>
          </w:p>
        </w:tc>
        <w:tc>
          <w:tcPr>
            <w:tcW w:w="4179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Петропавловск, 87152-411068</w:t>
            </w:r>
          </w:p>
        </w:tc>
        <w:tc>
          <w:tcPr>
            <w:tcW w:w="3071" w:type="dxa"/>
          </w:tcPr>
          <w:p w:rsidR="00BB673F" w:rsidRPr="009A47A3" w:rsidRDefault="00BB673F" w:rsidP="009A47A3">
            <w:pPr>
              <w:jc w:val="both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яйца</w:t>
            </w:r>
          </w:p>
        </w:tc>
        <w:tc>
          <w:tcPr>
            <w:tcW w:w="2531" w:type="dxa"/>
          </w:tcPr>
          <w:p w:rsidR="00BB673F" w:rsidRPr="009A47A3" w:rsidRDefault="00BB673F" w:rsidP="009A47A3">
            <w:pPr>
              <w:jc w:val="center"/>
              <w:rPr>
                <w:sz w:val="28"/>
                <w:szCs w:val="28"/>
                <w:lang w:eastAsia="en-US"/>
              </w:rPr>
            </w:pPr>
            <w:r w:rsidRPr="009A47A3">
              <w:rPr>
                <w:sz w:val="28"/>
                <w:szCs w:val="28"/>
                <w:lang w:eastAsia="en-US"/>
              </w:rPr>
              <w:t>100000шт</w:t>
            </w:r>
          </w:p>
        </w:tc>
      </w:tr>
    </w:tbl>
    <w:p w:rsidR="00BB673F" w:rsidRPr="009A47A3" w:rsidRDefault="00BB673F" w:rsidP="009A47A3">
      <w:pPr>
        <w:ind w:firstLine="709"/>
        <w:jc w:val="center"/>
        <w:rPr>
          <w:sz w:val="28"/>
          <w:szCs w:val="28"/>
          <w:lang w:eastAsia="en-US"/>
        </w:rPr>
      </w:pPr>
    </w:p>
    <w:p w:rsidR="00BB673F" w:rsidRPr="009A47A3" w:rsidRDefault="00BB673F" w:rsidP="009A47A3">
      <w:pPr>
        <w:rPr>
          <w:sz w:val="28"/>
          <w:szCs w:val="28"/>
        </w:rPr>
      </w:pPr>
    </w:p>
    <w:sectPr w:rsidR="00BB673F" w:rsidRPr="009A47A3" w:rsidSect="000E0C52">
      <w:headerReference w:type="default" r:id="rId9"/>
      <w:pgSz w:w="16838" w:h="11906" w:orient="landscape"/>
      <w:pgMar w:top="709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73F" w:rsidRDefault="00BB673F" w:rsidP="00BB6A3B">
      <w:r>
        <w:separator/>
      </w:r>
    </w:p>
  </w:endnote>
  <w:endnote w:type="continuationSeparator" w:id="0">
    <w:p w:rsidR="00BB673F" w:rsidRDefault="00BB673F" w:rsidP="00BB6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73F" w:rsidRDefault="00BB673F" w:rsidP="00BB6A3B">
      <w:r>
        <w:separator/>
      </w:r>
    </w:p>
  </w:footnote>
  <w:footnote w:type="continuationSeparator" w:id="0">
    <w:p w:rsidR="00BB673F" w:rsidRDefault="00BB673F" w:rsidP="00BB6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3F" w:rsidRDefault="00BB673F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B673F" w:rsidRDefault="00BB673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328D"/>
    <w:multiLevelType w:val="hybridMultilevel"/>
    <w:tmpl w:val="3CF048CA"/>
    <w:lvl w:ilvl="0" w:tplc="D5BE8D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BD4332"/>
    <w:multiLevelType w:val="hybridMultilevel"/>
    <w:tmpl w:val="3202D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B46036"/>
    <w:multiLevelType w:val="hybridMultilevel"/>
    <w:tmpl w:val="6AA4ABBC"/>
    <w:lvl w:ilvl="0" w:tplc="B7142B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CCD"/>
    <w:rsid w:val="00017CA5"/>
    <w:rsid w:val="00024D44"/>
    <w:rsid w:val="00025734"/>
    <w:rsid w:val="00030B5E"/>
    <w:rsid w:val="000320D4"/>
    <w:rsid w:val="000358A0"/>
    <w:rsid w:val="00037D45"/>
    <w:rsid w:val="0004589D"/>
    <w:rsid w:val="000471CA"/>
    <w:rsid w:val="00052780"/>
    <w:rsid w:val="0005543A"/>
    <w:rsid w:val="000706E2"/>
    <w:rsid w:val="0007524A"/>
    <w:rsid w:val="00076360"/>
    <w:rsid w:val="000936F3"/>
    <w:rsid w:val="0009456A"/>
    <w:rsid w:val="000A5E3A"/>
    <w:rsid w:val="000B02CB"/>
    <w:rsid w:val="000B1A1A"/>
    <w:rsid w:val="000B522E"/>
    <w:rsid w:val="000B7995"/>
    <w:rsid w:val="000C5B32"/>
    <w:rsid w:val="000D2019"/>
    <w:rsid w:val="000D2E75"/>
    <w:rsid w:val="000D5AAB"/>
    <w:rsid w:val="000D613F"/>
    <w:rsid w:val="000E0C52"/>
    <w:rsid w:val="000E5617"/>
    <w:rsid w:val="000E7233"/>
    <w:rsid w:val="000F41B0"/>
    <w:rsid w:val="000F7612"/>
    <w:rsid w:val="00102C51"/>
    <w:rsid w:val="00103948"/>
    <w:rsid w:val="00104BD3"/>
    <w:rsid w:val="001071C6"/>
    <w:rsid w:val="0011240D"/>
    <w:rsid w:val="00121B8B"/>
    <w:rsid w:val="00122288"/>
    <w:rsid w:val="00125257"/>
    <w:rsid w:val="00140FBA"/>
    <w:rsid w:val="00143C17"/>
    <w:rsid w:val="00146612"/>
    <w:rsid w:val="00146FDF"/>
    <w:rsid w:val="00150910"/>
    <w:rsid w:val="001518A8"/>
    <w:rsid w:val="001520B1"/>
    <w:rsid w:val="001525A8"/>
    <w:rsid w:val="001525F3"/>
    <w:rsid w:val="0015661C"/>
    <w:rsid w:val="0015736D"/>
    <w:rsid w:val="00157EF8"/>
    <w:rsid w:val="001641A1"/>
    <w:rsid w:val="0017149F"/>
    <w:rsid w:val="0017455E"/>
    <w:rsid w:val="00191155"/>
    <w:rsid w:val="00191324"/>
    <w:rsid w:val="00195447"/>
    <w:rsid w:val="00197671"/>
    <w:rsid w:val="001A0D4F"/>
    <w:rsid w:val="001A4372"/>
    <w:rsid w:val="001A45E8"/>
    <w:rsid w:val="001B1F80"/>
    <w:rsid w:val="001B3435"/>
    <w:rsid w:val="001C1D15"/>
    <w:rsid w:val="001C390F"/>
    <w:rsid w:val="001C6EEB"/>
    <w:rsid w:val="001D3107"/>
    <w:rsid w:val="001D758F"/>
    <w:rsid w:val="00200850"/>
    <w:rsid w:val="00200CCD"/>
    <w:rsid w:val="00206527"/>
    <w:rsid w:val="00207645"/>
    <w:rsid w:val="0021210F"/>
    <w:rsid w:val="00214238"/>
    <w:rsid w:val="00220A28"/>
    <w:rsid w:val="00222037"/>
    <w:rsid w:val="002275BD"/>
    <w:rsid w:val="00234F99"/>
    <w:rsid w:val="00236DF5"/>
    <w:rsid w:val="00237B88"/>
    <w:rsid w:val="00242BEE"/>
    <w:rsid w:val="0024349C"/>
    <w:rsid w:val="00255C7A"/>
    <w:rsid w:val="00263E36"/>
    <w:rsid w:val="00265BB9"/>
    <w:rsid w:val="002661BA"/>
    <w:rsid w:val="002727E7"/>
    <w:rsid w:val="00272FC4"/>
    <w:rsid w:val="00281861"/>
    <w:rsid w:val="00281C4B"/>
    <w:rsid w:val="002824E1"/>
    <w:rsid w:val="002838B7"/>
    <w:rsid w:val="00284DFA"/>
    <w:rsid w:val="002908AC"/>
    <w:rsid w:val="00291E01"/>
    <w:rsid w:val="00293AE4"/>
    <w:rsid w:val="002A3EBF"/>
    <w:rsid w:val="002A3FDE"/>
    <w:rsid w:val="002A797C"/>
    <w:rsid w:val="002B0FDE"/>
    <w:rsid w:val="002B627A"/>
    <w:rsid w:val="002C3280"/>
    <w:rsid w:val="002C6C90"/>
    <w:rsid w:val="002C788B"/>
    <w:rsid w:val="002D2438"/>
    <w:rsid w:val="002D6562"/>
    <w:rsid w:val="002E5174"/>
    <w:rsid w:val="002E5C81"/>
    <w:rsid w:val="002E7279"/>
    <w:rsid w:val="002F0896"/>
    <w:rsid w:val="0030433F"/>
    <w:rsid w:val="00317FE5"/>
    <w:rsid w:val="00325081"/>
    <w:rsid w:val="003272A8"/>
    <w:rsid w:val="00334E5B"/>
    <w:rsid w:val="003402D5"/>
    <w:rsid w:val="00340D12"/>
    <w:rsid w:val="00351D85"/>
    <w:rsid w:val="00355B1C"/>
    <w:rsid w:val="00363922"/>
    <w:rsid w:val="00366B3B"/>
    <w:rsid w:val="00370865"/>
    <w:rsid w:val="00380766"/>
    <w:rsid w:val="00381A80"/>
    <w:rsid w:val="00390456"/>
    <w:rsid w:val="003A2DE3"/>
    <w:rsid w:val="003A4141"/>
    <w:rsid w:val="003A446D"/>
    <w:rsid w:val="003A54A5"/>
    <w:rsid w:val="003B30AF"/>
    <w:rsid w:val="003B39FC"/>
    <w:rsid w:val="003B70C4"/>
    <w:rsid w:val="003D0EB0"/>
    <w:rsid w:val="003D2B17"/>
    <w:rsid w:val="003D53B1"/>
    <w:rsid w:val="003D67A3"/>
    <w:rsid w:val="003D78AA"/>
    <w:rsid w:val="003E34D8"/>
    <w:rsid w:val="003E3C69"/>
    <w:rsid w:val="003F099F"/>
    <w:rsid w:val="003F1AAE"/>
    <w:rsid w:val="003F4288"/>
    <w:rsid w:val="00403BA7"/>
    <w:rsid w:val="00405E66"/>
    <w:rsid w:val="004111F1"/>
    <w:rsid w:val="00413014"/>
    <w:rsid w:val="00414029"/>
    <w:rsid w:val="0042128A"/>
    <w:rsid w:val="00421522"/>
    <w:rsid w:val="00424F74"/>
    <w:rsid w:val="004354C8"/>
    <w:rsid w:val="0044034F"/>
    <w:rsid w:val="00442E49"/>
    <w:rsid w:val="00445E34"/>
    <w:rsid w:val="00452E21"/>
    <w:rsid w:val="00455E56"/>
    <w:rsid w:val="004567BF"/>
    <w:rsid w:val="00456E6D"/>
    <w:rsid w:val="0046193C"/>
    <w:rsid w:val="00464BE2"/>
    <w:rsid w:val="004661BF"/>
    <w:rsid w:val="0047532F"/>
    <w:rsid w:val="00476ED3"/>
    <w:rsid w:val="004813D8"/>
    <w:rsid w:val="00482037"/>
    <w:rsid w:val="00483474"/>
    <w:rsid w:val="00487C46"/>
    <w:rsid w:val="00487CF7"/>
    <w:rsid w:val="00492FB0"/>
    <w:rsid w:val="00493467"/>
    <w:rsid w:val="00494DA3"/>
    <w:rsid w:val="004A5964"/>
    <w:rsid w:val="004B1AD4"/>
    <w:rsid w:val="004B3DD1"/>
    <w:rsid w:val="004B3E0D"/>
    <w:rsid w:val="004B5A04"/>
    <w:rsid w:val="004D1C38"/>
    <w:rsid w:val="004D2DF1"/>
    <w:rsid w:val="004D561E"/>
    <w:rsid w:val="004D5D31"/>
    <w:rsid w:val="004E036C"/>
    <w:rsid w:val="005036BB"/>
    <w:rsid w:val="00505222"/>
    <w:rsid w:val="0050558A"/>
    <w:rsid w:val="00512140"/>
    <w:rsid w:val="00515844"/>
    <w:rsid w:val="00517CE9"/>
    <w:rsid w:val="00530B94"/>
    <w:rsid w:val="0053265D"/>
    <w:rsid w:val="00533614"/>
    <w:rsid w:val="00540709"/>
    <w:rsid w:val="00540E50"/>
    <w:rsid w:val="00541D3B"/>
    <w:rsid w:val="005515DC"/>
    <w:rsid w:val="00555DB1"/>
    <w:rsid w:val="00560CEC"/>
    <w:rsid w:val="005620C8"/>
    <w:rsid w:val="0056296C"/>
    <w:rsid w:val="00566C5C"/>
    <w:rsid w:val="00570546"/>
    <w:rsid w:val="00591E9C"/>
    <w:rsid w:val="0059408C"/>
    <w:rsid w:val="005A1BB1"/>
    <w:rsid w:val="005A2E35"/>
    <w:rsid w:val="005A33D7"/>
    <w:rsid w:val="005A4046"/>
    <w:rsid w:val="005A60AD"/>
    <w:rsid w:val="005B0CBF"/>
    <w:rsid w:val="005B4B60"/>
    <w:rsid w:val="005B5FEB"/>
    <w:rsid w:val="005B64EB"/>
    <w:rsid w:val="005C246F"/>
    <w:rsid w:val="005C3F48"/>
    <w:rsid w:val="005C4247"/>
    <w:rsid w:val="005C5488"/>
    <w:rsid w:val="005C7680"/>
    <w:rsid w:val="005C7756"/>
    <w:rsid w:val="005D1473"/>
    <w:rsid w:val="005D1ECF"/>
    <w:rsid w:val="005E66B6"/>
    <w:rsid w:val="005E7FD0"/>
    <w:rsid w:val="005F3763"/>
    <w:rsid w:val="005F496E"/>
    <w:rsid w:val="005F529B"/>
    <w:rsid w:val="005F5672"/>
    <w:rsid w:val="005F7556"/>
    <w:rsid w:val="006006EB"/>
    <w:rsid w:val="00601151"/>
    <w:rsid w:val="0060177B"/>
    <w:rsid w:val="00606C3B"/>
    <w:rsid w:val="00607A45"/>
    <w:rsid w:val="00611E08"/>
    <w:rsid w:val="00613038"/>
    <w:rsid w:val="00613083"/>
    <w:rsid w:val="00613246"/>
    <w:rsid w:val="00613E7E"/>
    <w:rsid w:val="00614808"/>
    <w:rsid w:val="00623AE4"/>
    <w:rsid w:val="00624351"/>
    <w:rsid w:val="00635133"/>
    <w:rsid w:val="00637C47"/>
    <w:rsid w:val="00637FE4"/>
    <w:rsid w:val="00644C44"/>
    <w:rsid w:val="00645268"/>
    <w:rsid w:val="0064661E"/>
    <w:rsid w:val="00650FD4"/>
    <w:rsid w:val="0065574C"/>
    <w:rsid w:val="00655FCB"/>
    <w:rsid w:val="006561BF"/>
    <w:rsid w:val="0066115B"/>
    <w:rsid w:val="00663B01"/>
    <w:rsid w:val="00670081"/>
    <w:rsid w:val="006825F8"/>
    <w:rsid w:val="006834E0"/>
    <w:rsid w:val="00697DD5"/>
    <w:rsid w:val="006A4130"/>
    <w:rsid w:val="006B61CA"/>
    <w:rsid w:val="006B781E"/>
    <w:rsid w:val="006B7F99"/>
    <w:rsid w:val="006C2BDA"/>
    <w:rsid w:val="006C3D84"/>
    <w:rsid w:val="006C5C47"/>
    <w:rsid w:val="006D2D76"/>
    <w:rsid w:val="006D3890"/>
    <w:rsid w:val="006E10D0"/>
    <w:rsid w:val="006E30E5"/>
    <w:rsid w:val="006E343B"/>
    <w:rsid w:val="006E65B5"/>
    <w:rsid w:val="006F11B0"/>
    <w:rsid w:val="006F2577"/>
    <w:rsid w:val="006F2CD7"/>
    <w:rsid w:val="00702E68"/>
    <w:rsid w:val="00705CB9"/>
    <w:rsid w:val="007066BC"/>
    <w:rsid w:val="0070737C"/>
    <w:rsid w:val="007101BA"/>
    <w:rsid w:val="007102FB"/>
    <w:rsid w:val="007111AC"/>
    <w:rsid w:val="007128E1"/>
    <w:rsid w:val="00726828"/>
    <w:rsid w:val="00731CE8"/>
    <w:rsid w:val="00734A2D"/>
    <w:rsid w:val="00741050"/>
    <w:rsid w:val="00743DEE"/>
    <w:rsid w:val="00746AE4"/>
    <w:rsid w:val="00755CC6"/>
    <w:rsid w:val="007572CB"/>
    <w:rsid w:val="007615D0"/>
    <w:rsid w:val="007617E8"/>
    <w:rsid w:val="007635BC"/>
    <w:rsid w:val="007643D0"/>
    <w:rsid w:val="00764CD2"/>
    <w:rsid w:val="007662C8"/>
    <w:rsid w:val="00771161"/>
    <w:rsid w:val="00773DAA"/>
    <w:rsid w:val="00775C66"/>
    <w:rsid w:val="007806F0"/>
    <w:rsid w:val="00787056"/>
    <w:rsid w:val="007906F8"/>
    <w:rsid w:val="0079302B"/>
    <w:rsid w:val="00795D93"/>
    <w:rsid w:val="007A0B99"/>
    <w:rsid w:val="007A28A8"/>
    <w:rsid w:val="007A2B47"/>
    <w:rsid w:val="007A39C2"/>
    <w:rsid w:val="007A3E13"/>
    <w:rsid w:val="007C7C64"/>
    <w:rsid w:val="007D5C6D"/>
    <w:rsid w:val="007D7386"/>
    <w:rsid w:val="007E0060"/>
    <w:rsid w:val="007E1852"/>
    <w:rsid w:val="007E2F89"/>
    <w:rsid w:val="007E406C"/>
    <w:rsid w:val="007E4136"/>
    <w:rsid w:val="007E5CB0"/>
    <w:rsid w:val="007F0662"/>
    <w:rsid w:val="007F2DFC"/>
    <w:rsid w:val="007F463B"/>
    <w:rsid w:val="007F54EF"/>
    <w:rsid w:val="007F7FAA"/>
    <w:rsid w:val="00803412"/>
    <w:rsid w:val="00804AEB"/>
    <w:rsid w:val="00814A24"/>
    <w:rsid w:val="008175C7"/>
    <w:rsid w:val="0081771A"/>
    <w:rsid w:val="00817BF5"/>
    <w:rsid w:val="008216A7"/>
    <w:rsid w:val="008247B8"/>
    <w:rsid w:val="00825EBE"/>
    <w:rsid w:val="0084047B"/>
    <w:rsid w:val="00842460"/>
    <w:rsid w:val="00845856"/>
    <w:rsid w:val="008608FB"/>
    <w:rsid w:val="00860A8A"/>
    <w:rsid w:val="00865767"/>
    <w:rsid w:val="0086581D"/>
    <w:rsid w:val="00865CCF"/>
    <w:rsid w:val="0087056D"/>
    <w:rsid w:val="00890A10"/>
    <w:rsid w:val="00894EA4"/>
    <w:rsid w:val="008A0FBC"/>
    <w:rsid w:val="008A226C"/>
    <w:rsid w:val="008A2EB2"/>
    <w:rsid w:val="008A6DAE"/>
    <w:rsid w:val="008A6F3D"/>
    <w:rsid w:val="008B4F3C"/>
    <w:rsid w:val="008B7668"/>
    <w:rsid w:val="008D0EE4"/>
    <w:rsid w:val="008D4367"/>
    <w:rsid w:val="008E00D5"/>
    <w:rsid w:val="008E2B26"/>
    <w:rsid w:val="008E2C7C"/>
    <w:rsid w:val="008E3BA4"/>
    <w:rsid w:val="008E4CF7"/>
    <w:rsid w:val="008E6249"/>
    <w:rsid w:val="008E659C"/>
    <w:rsid w:val="008F0C88"/>
    <w:rsid w:val="008F254F"/>
    <w:rsid w:val="008F2573"/>
    <w:rsid w:val="008F3B6E"/>
    <w:rsid w:val="00900566"/>
    <w:rsid w:val="00903DB5"/>
    <w:rsid w:val="009052E2"/>
    <w:rsid w:val="00907062"/>
    <w:rsid w:val="00910A9C"/>
    <w:rsid w:val="00913BBF"/>
    <w:rsid w:val="00916149"/>
    <w:rsid w:val="0092463B"/>
    <w:rsid w:val="00924F8F"/>
    <w:rsid w:val="00931E1F"/>
    <w:rsid w:val="009342DF"/>
    <w:rsid w:val="00941F8C"/>
    <w:rsid w:val="00942B5D"/>
    <w:rsid w:val="009435F7"/>
    <w:rsid w:val="0094799C"/>
    <w:rsid w:val="00950778"/>
    <w:rsid w:val="00952CA4"/>
    <w:rsid w:val="0095425E"/>
    <w:rsid w:val="0095573A"/>
    <w:rsid w:val="00956533"/>
    <w:rsid w:val="00956940"/>
    <w:rsid w:val="0095774B"/>
    <w:rsid w:val="00960E91"/>
    <w:rsid w:val="009658D1"/>
    <w:rsid w:val="00967B3E"/>
    <w:rsid w:val="00971A97"/>
    <w:rsid w:val="00971DBE"/>
    <w:rsid w:val="00975DA0"/>
    <w:rsid w:val="00976593"/>
    <w:rsid w:val="009775D7"/>
    <w:rsid w:val="00977B5D"/>
    <w:rsid w:val="00977D8B"/>
    <w:rsid w:val="00977ED5"/>
    <w:rsid w:val="00980C4A"/>
    <w:rsid w:val="009929F7"/>
    <w:rsid w:val="00993DA6"/>
    <w:rsid w:val="009A2CBE"/>
    <w:rsid w:val="009A4038"/>
    <w:rsid w:val="009A47A3"/>
    <w:rsid w:val="009A4AC4"/>
    <w:rsid w:val="009A4C34"/>
    <w:rsid w:val="009A5293"/>
    <w:rsid w:val="009B2DB0"/>
    <w:rsid w:val="009C0C5F"/>
    <w:rsid w:val="009C6A4C"/>
    <w:rsid w:val="009D027E"/>
    <w:rsid w:val="009E137A"/>
    <w:rsid w:val="009E6991"/>
    <w:rsid w:val="009F21E6"/>
    <w:rsid w:val="00A0164F"/>
    <w:rsid w:val="00A07D67"/>
    <w:rsid w:val="00A20064"/>
    <w:rsid w:val="00A2169F"/>
    <w:rsid w:val="00A31B94"/>
    <w:rsid w:val="00A33379"/>
    <w:rsid w:val="00A33779"/>
    <w:rsid w:val="00A346E8"/>
    <w:rsid w:val="00A42D2D"/>
    <w:rsid w:val="00A43341"/>
    <w:rsid w:val="00A46302"/>
    <w:rsid w:val="00A513CC"/>
    <w:rsid w:val="00A54A3B"/>
    <w:rsid w:val="00A60BE6"/>
    <w:rsid w:val="00A660FB"/>
    <w:rsid w:val="00A70D4E"/>
    <w:rsid w:val="00A85D6D"/>
    <w:rsid w:val="00A87283"/>
    <w:rsid w:val="00A87F17"/>
    <w:rsid w:val="00A92141"/>
    <w:rsid w:val="00A9538B"/>
    <w:rsid w:val="00A967D3"/>
    <w:rsid w:val="00AA0E86"/>
    <w:rsid w:val="00AA2FFA"/>
    <w:rsid w:val="00AB194E"/>
    <w:rsid w:val="00AC7DAB"/>
    <w:rsid w:val="00AD4B20"/>
    <w:rsid w:val="00AF1150"/>
    <w:rsid w:val="00AF4FC8"/>
    <w:rsid w:val="00AF7469"/>
    <w:rsid w:val="00B05281"/>
    <w:rsid w:val="00B10E3A"/>
    <w:rsid w:val="00B132F1"/>
    <w:rsid w:val="00B16C9F"/>
    <w:rsid w:val="00B17D1C"/>
    <w:rsid w:val="00B21775"/>
    <w:rsid w:val="00B266B3"/>
    <w:rsid w:val="00B3746D"/>
    <w:rsid w:val="00B40103"/>
    <w:rsid w:val="00B56300"/>
    <w:rsid w:val="00B60A77"/>
    <w:rsid w:val="00B640B0"/>
    <w:rsid w:val="00B6548F"/>
    <w:rsid w:val="00B72787"/>
    <w:rsid w:val="00B7310F"/>
    <w:rsid w:val="00B75938"/>
    <w:rsid w:val="00B83A55"/>
    <w:rsid w:val="00B85AC2"/>
    <w:rsid w:val="00BB209A"/>
    <w:rsid w:val="00BB20C5"/>
    <w:rsid w:val="00BB2784"/>
    <w:rsid w:val="00BB4028"/>
    <w:rsid w:val="00BB673F"/>
    <w:rsid w:val="00BB6A3B"/>
    <w:rsid w:val="00BB7FCC"/>
    <w:rsid w:val="00BD1F71"/>
    <w:rsid w:val="00BD3E53"/>
    <w:rsid w:val="00BD453A"/>
    <w:rsid w:val="00BD7E96"/>
    <w:rsid w:val="00BE2E37"/>
    <w:rsid w:val="00BE325D"/>
    <w:rsid w:val="00BE4072"/>
    <w:rsid w:val="00BE48F2"/>
    <w:rsid w:val="00BE7E44"/>
    <w:rsid w:val="00BF0C79"/>
    <w:rsid w:val="00BF3350"/>
    <w:rsid w:val="00BF5BB1"/>
    <w:rsid w:val="00C02002"/>
    <w:rsid w:val="00C05093"/>
    <w:rsid w:val="00C050F5"/>
    <w:rsid w:val="00C1064B"/>
    <w:rsid w:val="00C10752"/>
    <w:rsid w:val="00C11376"/>
    <w:rsid w:val="00C120A9"/>
    <w:rsid w:val="00C1585B"/>
    <w:rsid w:val="00C22393"/>
    <w:rsid w:val="00C24CF1"/>
    <w:rsid w:val="00C24D2F"/>
    <w:rsid w:val="00C279AD"/>
    <w:rsid w:val="00C27D56"/>
    <w:rsid w:val="00C303B4"/>
    <w:rsid w:val="00C31521"/>
    <w:rsid w:val="00C36C4D"/>
    <w:rsid w:val="00C409B0"/>
    <w:rsid w:val="00C410BE"/>
    <w:rsid w:val="00C4184E"/>
    <w:rsid w:val="00C42A24"/>
    <w:rsid w:val="00C4334B"/>
    <w:rsid w:val="00C459AB"/>
    <w:rsid w:val="00C50A1F"/>
    <w:rsid w:val="00C514E5"/>
    <w:rsid w:val="00C53248"/>
    <w:rsid w:val="00C62403"/>
    <w:rsid w:val="00C634AC"/>
    <w:rsid w:val="00C64599"/>
    <w:rsid w:val="00C707C8"/>
    <w:rsid w:val="00C72105"/>
    <w:rsid w:val="00C73965"/>
    <w:rsid w:val="00C76842"/>
    <w:rsid w:val="00C82E7A"/>
    <w:rsid w:val="00C82F96"/>
    <w:rsid w:val="00C8516F"/>
    <w:rsid w:val="00C866FE"/>
    <w:rsid w:val="00C8785F"/>
    <w:rsid w:val="00C918D3"/>
    <w:rsid w:val="00C92073"/>
    <w:rsid w:val="00CA12B8"/>
    <w:rsid w:val="00CA232B"/>
    <w:rsid w:val="00CA430A"/>
    <w:rsid w:val="00CA6CB0"/>
    <w:rsid w:val="00CB14B7"/>
    <w:rsid w:val="00CC06F4"/>
    <w:rsid w:val="00CC1AAF"/>
    <w:rsid w:val="00CC4185"/>
    <w:rsid w:val="00CD32F6"/>
    <w:rsid w:val="00CF40DB"/>
    <w:rsid w:val="00CF4D14"/>
    <w:rsid w:val="00D026ED"/>
    <w:rsid w:val="00D03323"/>
    <w:rsid w:val="00D075AA"/>
    <w:rsid w:val="00D128AE"/>
    <w:rsid w:val="00D12932"/>
    <w:rsid w:val="00D13014"/>
    <w:rsid w:val="00D149FF"/>
    <w:rsid w:val="00D20CAF"/>
    <w:rsid w:val="00D20D15"/>
    <w:rsid w:val="00D24E32"/>
    <w:rsid w:val="00D2760E"/>
    <w:rsid w:val="00D405AD"/>
    <w:rsid w:val="00D409FB"/>
    <w:rsid w:val="00D40ECC"/>
    <w:rsid w:val="00D41199"/>
    <w:rsid w:val="00D436FD"/>
    <w:rsid w:val="00D63011"/>
    <w:rsid w:val="00D63DC0"/>
    <w:rsid w:val="00D665DD"/>
    <w:rsid w:val="00D74C05"/>
    <w:rsid w:val="00D76770"/>
    <w:rsid w:val="00D831A3"/>
    <w:rsid w:val="00D8377D"/>
    <w:rsid w:val="00D87E56"/>
    <w:rsid w:val="00D91495"/>
    <w:rsid w:val="00D96006"/>
    <w:rsid w:val="00D97B6D"/>
    <w:rsid w:val="00DA37DB"/>
    <w:rsid w:val="00DA4C1F"/>
    <w:rsid w:val="00DA6814"/>
    <w:rsid w:val="00DA7038"/>
    <w:rsid w:val="00DB055F"/>
    <w:rsid w:val="00DB07EF"/>
    <w:rsid w:val="00DB4A1A"/>
    <w:rsid w:val="00DB55C0"/>
    <w:rsid w:val="00DB5638"/>
    <w:rsid w:val="00DC28B9"/>
    <w:rsid w:val="00DC5383"/>
    <w:rsid w:val="00DC57CE"/>
    <w:rsid w:val="00DD0E6A"/>
    <w:rsid w:val="00DD633A"/>
    <w:rsid w:val="00DD669E"/>
    <w:rsid w:val="00DE1119"/>
    <w:rsid w:val="00DE318D"/>
    <w:rsid w:val="00DE4490"/>
    <w:rsid w:val="00DE6301"/>
    <w:rsid w:val="00DF294C"/>
    <w:rsid w:val="00DF7A94"/>
    <w:rsid w:val="00E07CE0"/>
    <w:rsid w:val="00E14269"/>
    <w:rsid w:val="00E1650D"/>
    <w:rsid w:val="00E21E74"/>
    <w:rsid w:val="00E22303"/>
    <w:rsid w:val="00E257F7"/>
    <w:rsid w:val="00E337DA"/>
    <w:rsid w:val="00E34DB2"/>
    <w:rsid w:val="00E37B2E"/>
    <w:rsid w:val="00E44113"/>
    <w:rsid w:val="00E63F81"/>
    <w:rsid w:val="00E66480"/>
    <w:rsid w:val="00E70A9F"/>
    <w:rsid w:val="00E71E96"/>
    <w:rsid w:val="00E7602A"/>
    <w:rsid w:val="00E7617F"/>
    <w:rsid w:val="00E82132"/>
    <w:rsid w:val="00E83585"/>
    <w:rsid w:val="00E94218"/>
    <w:rsid w:val="00E9508D"/>
    <w:rsid w:val="00EA256E"/>
    <w:rsid w:val="00EA7463"/>
    <w:rsid w:val="00EB0D17"/>
    <w:rsid w:val="00EB1F1B"/>
    <w:rsid w:val="00EC0EB2"/>
    <w:rsid w:val="00EC168B"/>
    <w:rsid w:val="00EC533A"/>
    <w:rsid w:val="00EC5FF7"/>
    <w:rsid w:val="00EC7695"/>
    <w:rsid w:val="00ED17DC"/>
    <w:rsid w:val="00ED6F8D"/>
    <w:rsid w:val="00EE1922"/>
    <w:rsid w:val="00EE4889"/>
    <w:rsid w:val="00EE543A"/>
    <w:rsid w:val="00EE54E9"/>
    <w:rsid w:val="00EE6797"/>
    <w:rsid w:val="00EF13A7"/>
    <w:rsid w:val="00EF732C"/>
    <w:rsid w:val="00F015F2"/>
    <w:rsid w:val="00F03C81"/>
    <w:rsid w:val="00F10910"/>
    <w:rsid w:val="00F21F81"/>
    <w:rsid w:val="00F24CAF"/>
    <w:rsid w:val="00F30A2C"/>
    <w:rsid w:val="00F3136A"/>
    <w:rsid w:val="00F3736F"/>
    <w:rsid w:val="00F41923"/>
    <w:rsid w:val="00F43C38"/>
    <w:rsid w:val="00F43E3A"/>
    <w:rsid w:val="00F5582F"/>
    <w:rsid w:val="00F75AD0"/>
    <w:rsid w:val="00F86478"/>
    <w:rsid w:val="00F9702D"/>
    <w:rsid w:val="00FA14C4"/>
    <w:rsid w:val="00FA2D90"/>
    <w:rsid w:val="00FB76A5"/>
    <w:rsid w:val="00FC2BFD"/>
    <w:rsid w:val="00FC4402"/>
    <w:rsid w:val="00FC56CF"/>
    <w:rsid w:val="00FD41C3"/>
    <w:rsid w:val="00FD43B0"/>
    <w:rsid w:val="00FD6F0E"/>
    <w:rsid w:val="00FE1352"/>
    <w:rsid w:val="00FF04B4"/>
    <w:rsid w:val="00FF1A42"/>
    <w:rsid w:val="00FF3A3C"/>
    <w:rsid w:val="00FF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86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00CC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BB6A3B"/>
    <w:rPr>
      <w:rFonts w:ascii="Calibri" w:hAnsi="Calibri" w:cs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B6A3B"/>
    <w:rPr>
      <w:rFonts w:ascii="Calibri" w:hAnsi="Calibri" w:cs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BB6A3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513C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513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513C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513CC"/>
    <w:rPr>
      <w:sz w:val="24"/>
      <w:szCs w:val="24"/>
    </w:rPr>
  </w:style>
  <w:style w:type="paragraph" w:customStyle="1" w:styleId="ConsPlusNonformat">
    <w:name w:val="ConsPlusNonformat"/>
    <w:uiPriority w:val="99"/>
    <w:rsid w:val="00A07D6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07D6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7F2DF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E1650D"/>
    <w:rPr>
      <w:color w:val="0000FF"/>
      <w:u w:val="single"/>
    </w:rPr>
  </w:style>
  <w:style w:type="table" w:customStyle="1" w:styleId="1">
    <w:name w:val="Сетка таблицы1"/>
    <w:uiPriority w:val="99"/>
    <w:rsid w:val="009A47A3"/>
    <w:pPr>
      <w:ind w:firstLine="709"/>
      <w:jc w:val="both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940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produkt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pitalproduk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425</Words>
  <Characters>2426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торговых представителей по поиску поставщиков сельскохозяйственной продукции, сырья и продовольствия</dc:title>
  <dc:subject/>
  <dc:creator>MyskinME</dc:creator>
  <cp:keywords/>
  <dc:description/>
  <cp:lastModifiedBy>BelyaevDV</cp:lastModifiedBy>
  <cp:revision>3</cp:revision>
  <dcterms:created xsi:type="dcterms:W3CDTF">2014-10-27T14:22:00Z</dcterms:created>
  <dcterms:modified xsi:type="dcterms:W3CDTF">2014-10-27T14:25:00Z</dcterms:modified>
</cp:coreProperties>
</file>